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C2117" w14:textId="77777777" w:rsidR="00840479" w:rsidRDefault="00840479" w:rsidP="008404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MARTYNS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70E253A" w14:textId="77777777" w:rsidR="00840479" w:rsidRDefault="00840479" w:rsidP="008404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Poynings</w:t>
      </w:r>
      <w:proofErr w:type="spellEnd"/>
      <w:r>
        <w:rPr>
          <w:rFonts w:cs="Times New Roman"/>
          <w:szCs w:val="24"/>
        </w:rPr>
        <w:t>, Sussex. Husbandman.</w:t>
      </w:r>
    </w:p>
    <w:p w14:paraId="54B712E9" w14:textId="77777777" w:rsidR="00840479" w:rsidRDefault="00840479" w:rsidP="00840479">
      <w:pPr>
        <w:pStyle w:val="NoSpacing"/>
        <w:rPr>
          <w:rFonts w:cs="Times New Roman"/>
          <w:szCs w:val="24"/>
        </w:rPr>
      </w:pPr>
    </w:p>
    <w:p w14:paraId="0E5D639E" w14:textId="77777777" w:rsidR="00840479" w:rsidRDefault="00840479" w:rsidP="00840479">
      <w:pPr>
        <w:pStyle w:val="NoSpacing"/>
        <w:rPr>
          <w:rFonts w:cs="Times New Roman"/>
          <w:szCs w:val="24"/>
        </w:rPr>
      </w:pPr>
    </w:p>
    <w:p w14:paraId="2FC35840" w14:textId="77777777" w:rsidR="00840479" w:rsidRDefault="00840479" w:rsidP="008404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Perman</w:t>
      </w:r>
      <w:proofErr w:type="spellEnd"/>
      <w:r>
        <w:rPr>
          <w:rFonts w:cs="Times New Roman"/>
          <w:szCs w:val="24"/>
        </w:rPr>
        <w:t>(q.v.) brought a plaint of debt against him and four others.</w:t>
      </w:r>
    </w:p>
    <w:p w14:paraId="741D5D66" w14:textId="77777777" w:rsidR="00840479" w:rsidRDefault="00840479" w:rsidP="008404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2594FD34" w14:textId="77777777" w:rsidR="00840479" w:rsidRDefault="00840479" w:rsidP="00840479">
      <w:pPr>
        <w:pStyle w:val="NoSpacing"/>
        <w:rPr>
          <w:rFonts w:cs="Times New Roman"/>
          <w:szCs w:val="24"/>
        </w:rPr>
      </w:pPr>
    </w:p>
    <w:p w14:paraId="5FC28423" w14:textId="77777777" w:rsidR="00840479" w:rsidRDefault="00840479" w:rsidP="00840479">
      <w:pPr>
        <w:pStyle w:val="NoSpacing"/>
        <w:rPr>
          <w:rFonts w:cs="Times New Roman"/>
          <w:szCs w:val="24"/>
        </w:rPr>
      </w:pPr>
    </w:p>
    <w:p w14:paraId="44542129" w14:textId="77777777" w:rsidR="00840479" w:rsidRDefault="00840479" w:rsidP="008404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December 2022</w:t>
      </w:r>
    </w:p>
    <w:p w14:paraId="2187D2D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D39C0" w14:textId="77777777" w:rsidR="00840479" w:rsidRDefault="00840479" w:rsidP="009139A6">
      <w:r>
        <w:separator/>
      </w:r>
    </w:p>
  </w:endnote>
  <w:endnote w:type="continuationSeparator" w:id="0">
    <w:p w14:paraId="6D90A7D7" w14:textId="77777777" w:rsidR="00840479" w:rsidRDefault="008404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4AA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F0F1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8EF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FA411" w14:textId="77777777" w:rsidR="00840479" w:rsidRDefault="00840479" w:rsidP="009139A6">
      <w:r>
        <w:separator/>
      </w:r>
    </w:p>
  </w:footnote>
  <w:footnote w:type="continuationSeparator" w:id="0">
    <w:p w14:paraId="52C15832" w14:textId="77777777" w:rsidR="00840479" w:rsidRDefault="008404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AD3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B3C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14F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479"/>
    <w:rsid w:val="000666E0"/>
    <w:rsid w:val="002510B7"/>
    <w:rsid w:val="005C130B"/>
    <w:rsid w:val="00826F5C"/>
    <w:rsid w:val="00840479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0F6DC"/>
  <w15:chartTrackingRefBased/>
  <w15:docId w15:val="{00C87C24-5E7E-4996-8644-6FD6F1B59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404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2023-02-05T17:13:00Z</dcterms:created>
  <dcterms:modified xsi:type="dcterms:W3CDTF">2023-02-05T17:13:00Z</dcterms:modified>
</cp:coreProperties>
</file>